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A60" w:rsidRPr="001914B6" w:rsidRDefault="00F27A60" w:rsidP="001914B6">
      <w:pPr>
        <w:widowControl/>
        <w:spacing w:before="100" w:beforeAutospacing="1" w:after="100" w:afterAutospacing="1"/>
        <w:rPr>
          <w:rFonts w:ascii="PMingLiU" w:cs="Times New Roman"/>
          <w:b/>
          <w:bCs/>
          <w:kern w:val="0"/>
        </w:rPr>
      </w:pPr>
      <w:r w:rsidRPr="00484C6C">
        <w:rPr>
          <w:rFonts w:ascii="Arial" w:eastAsia="宋体" w:hAnsi="Arial" w:cs="宋体" w:hint="eastAsia"/>
          <w:b/>
          <w:bCs/>
          <w:color w:val="333333"/>
          <w:kern w:val="0"/>
          <w:sz w:val="18"/>
          <w:szCs w:val="18"/>
          <w:lang w:eastAsia="zh-CN"/>
        </w:rPr>
        <w:t>铭传大学生物科技系</w:t>
      </w:r>
      <w:r w:rsidRPr="00484C6C">
        <w:rPr>
          <w:rFonts w:ascii="Arial" w:eastAsia="宋体" w:hAnsi="Arial" w:cs="Arial"/>
          <w:b/>
          <w:bCs/>
          <w:color w:val="333333"/>
          <w:kern w:val="0"/>
          <w:sz w:val="18"/>
          <w:szCs w:val="18"/>
          <w:lang w:eastAsia="zh-CN"/>
        </w:rPr>
        <w:t>98</w:t>
      </w:r>
      <w:r w:rsidRPr="00484C6C">
        <w:rPr>
          <w:rFonts w:ascii="Arial" w:eastAsia="宋体" w:hAnsi="Arial" w:cs="宋体" w:hint="eastAsia"/>
          <w:b/>
          <w:bCs/>
          <w:color w:val="333333"/>
          <w:kern w:val="0"/>
          <w:sz w:val="18"/>
          <w:szCs w:val="18"/>
          <w:lang w:eastAsia="zh-CN"/>
        </w:rPr>
        <w:t>、</w:t>
      </w:r>
      <w:r w:rsidRPr="00484C6C">
        <w:rPr>
          <w:rFonts w:ascii="Arial" w:eastAsia="宋体" w:hAnsi="Arial" w:cs="Arial"/>
          <w:b/>
          <w:bCs/>
          <w:color w:val="333333"/>
          <w:kern w:val="0"/>
          <w:sz w:val="18"/>
          <w:szCs w:val="18"/>
          <w:lang w:eastAsia="zh-CN"/>
        </w:rPr>
        <w:t>99</w:t>
      </w:r>
      <w:r w:rsidRPr="00484C6C">
        <w:rPr>
          <w:rFonts w:ascii="Arial" w:eastAsia="宋体" w:hAnsi="Arial" w:cs="宋体" w:hint="eastAsia"/>
          <w:b/>
          <w:bCs/>
          <w:color w:val="333333"/>
          <w:kern w:val="0"/>
          <w:sz w:val="18"/>
          <w:szCs w:val="18"/>
          <w:lang w:eastAsia="zh-CN"/>
        </w:rPr>
        <w:t>学年课程规划表</w:t>
      </w:r>
      <w:r w:rsidRPr="00484C6C">
        <w:rPr>
          <w:rFonts w:ascii="Arial" w:eastAsia="宋体" w:hAnsi="Arial" w:cs="Arial"/>
          <w:b/>
          <w:bCs/>
          <w:color w:val="333333"/>
          <w:kern w:val="0"/>
          <w:sz w:val="18"/>
          <w:szCs w:val="18"/>
          <w:lang w:eastAsia="zh-CN"/>
        </w:rPr>
        <w:t>(</w:t>
      </w:r>
      <w:r w:rsidRPr="00484C6C">
        <w:rPr>
          <w:rFonts w:ascii="Arial" w:eastAsia="宋体" w:hAnsi="Arial" w:cs="宋体" w:hint="eastAsia"/>
          <w:b/>
          <w:bCs/>
          <w:color w:val="333333"/>
          <w:kern w:val="0"/>
          <w:sz w:val="18"/>
          <w:szCs w:val="18"/>
          <w:lang w:eastAsia="zh-CN"/>
        </w:rPr>
        <w:t>学年、学期、共同科目</w:t>
      </w:r>
      <w:r w:rsidRPr="00484C6C">
        <w:rPr>
          <w:rFonts w:ascii="Arial" w:eastAsia="宋体" w:hAnsi="Arial" w:cs="Arial"/>
          <w:b/>
          <w:bCs/>
          <w:color w:val="333333"/>
          <w:kern w:val="0"/>
          <w:sz w:val="18"/>
          <w:szCs w:val="18"/>
          <w:lang w:eastAsia="zh-CN"/>
        </w:rPr>
        <w:t>)</w:t>
      </w:r>
    </w:p>
    <w:tbl>
      <w:tblPr>
        <w:tblpPr w:leftFromText="45" w:rightFromText="45" w:vertAnchor="text"/>
        <w:tblW w:w="80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31"/>
        <w:gridCol w:w="1011"/>
        <w:gridCol w:w="1470"/>
        <w:gridCol w:w="1011"/>
        <w:gridCol w:w="1011"/>
        <w:gridCol w:w="935"/>
        <w:gridCol w:w="958"/>
        <w:gridCol w:w="940"/>
        <w:gridCol w:w="905"/>
      </w:tblGrid>
      <w:tr w:rsidR="00F27A60" w:rsidRPr="00C46EAB">
        <w:trPr>
          <w:trHeight w:val="290"/>
          <w:tblCellSpacing w:w="0" w:type="dxa"/>
        </w:trPr>
        <w:tc>
          <w:tcPr>
            <w:tcW w:w="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共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同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科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目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PMingLiU"/>
                <w:b/>
                <w:bCs/>
                <w:kern w:val="0"/>
                <w:sz w:val="18"/>
                <w:szCs w:val="18"/>
                <w:lang w:eastAsia="zh-CN"/>
              </w:rPr>
              <w:t>(28)</w:t>
            </w:r>
          </w:p>
        </w:tc>
        <w:tc>
          <w:tcPr>
            <w:tcW w:w="19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第一学年</w:t>
            </w:r>
          </w:p>
        </w:tc>
        <w:tc>
          <w:tcPr>
            <w:tcW w:w="18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第二学年</w:t>
            </w:r>
          </w:p>
        </w:tc>
        <w:tc>
          <w:tcPr>
            <w:tcW w:w="17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第三学年</w:t>
            </w:r>
          </w:p>
        </w:tc>
        <w:tc>
          <w:tcPr>
            <w:tcW w:w="17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第四学年</w:t>
            </w:r>
          </w:p>
        </w:tc>
      </w:tr>
      <w:tr w:rsidR="00F27A60" w:rsidRPr="00C46EAB">
        <w:trPr>
          <w:trHeight w:val="29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上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下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上</w:t>
            </w:r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下</w:t>
            </w:r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上</w:t>
            </w:r>
          </w:p>
        </w:tc>
        <w:tc>
          <w:tcPr>
            <w:tcW w:w="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下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上</w:t>
            </w:r>
          </w:p>
        </w:tc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下</w:t>
            </w:r>
          </w:p>
        </w:tc>
      </w:tr>
      <w:tr w:rsidR="00F27A60" w:rsidRPr="00C46EAB">
        <w:trPr>
          <w:trHeight w:val="1317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4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应用英文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(2)</w:t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</w:hyperlink>
            <w:hyperlink r:id="rId5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中国文学鉴赏与创作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(2)</w:t>
              </w:r>
            </w:hyperlink>
            <w:hyperlink r:id="rId6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信息科技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(2)</w:t>
              </w:r>
            </w:hyperlink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w:tgtFrame="_blank" w:history="1">
              <w:r>
                <w:rPr>
                  <w:rFonts w:eastAsia="宋体" w:cs="宋体" w:hint="eastAsia"/>
                  <w:b/>
                  <w:bCs/>
                  <w:lang w:eastAsia="zh-CN"/>
                </w:rPr>
                <w:t>错误！超链接引用无效。</w:t>
              </w:r>
            </w:hyperlink>
            <w:hyperlink w:tgtFrame="_blank" w:history="1">
              <w:r>
                <w:rPr>
                  <w:rFonts w:eastAsia="宋体" w:cs="宋体" w:hint="eastAsia"/>
                  <w:b/>
                  <w:bCs/>
                  <w:lang w:eastAsia="zh-CN"/>
                </w:rPr>
                <w:t>错误！超链接引用无效。</w:t>
              </w:r>
            </w:hyperlink>
          </w:p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7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信息科技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(2</w:t>
              </w:r>
            </w:hyperlink>
            <w:r w:rsidRPr="00484C6C"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  <w:hyperlink r:id="rId8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应用英文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(1)</w:t>
              </w:r>
            </w:hyperlink>
          </w:p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通识</w:t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 xml:space="preserve"> (2)</w:t>
            </w:r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9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应用英文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(1)</w:t>
              </w:r>
            </w:hyperlink>
          </w:p>
          <w:p w:rsidR="00F27A60" w:rsidRPr="001914B6" w:rsidRDefault="00F27A60" w:rsidP="001914B6">
            <w:pPr>
              <w:widowControl/>
              <w:spacing w:before="100" w:beforeAutospacing="1" w:after="240"/>
              <w:jc w:val="center"/>
              <w:rPr>
                <w:rFonts w:ascii="PMingLiU" w:cs="PMingLiU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通识</w:t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 xml:space="preserve"> (2)</w:t>
            </w:r>
            <w:r w:rsidRPr="001914B6">
              <w:rPr>
                <w:rFonts w:ascii="PMingLiU" w:cs="PMingLiU"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PMingLiU"/>
                <w:kern w:val="0"/>
                <w:sz w:val="18"/>
                <w:szCs w:val="18"/>
              </w:rPr>
              <w:br/>
            </w:r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10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商务沟通英文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(1) </w:t>
              </w:r>
            </w:hyperlink>
          </w:p>
          <w:p w:rsidR="00F27A60" w:rsidRPr="001914B6" w:rsidRDefault="00F27A60" w:rsidP="001914B6">
            <w:pPr>
              <w:widowControl/>
              <w:spacing w:before="100" w:beforeAutospacing="1" w:after="240"/>
              <w:jc w:val="center"/>
              <w:rPr>
                <w:rFonts w:ascii="PMingLiU" w:cs="PMingLiU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通识</w:t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 xml:space="preserve"> (2)</w:t>
            </w:r>
            <w:r w:rsidRPr="001914B6">
              <w:rPr>
                <w:rFonts w:ascii="PMingLiU" w:cs="PMingLiU"/>
                <w:kern w:val="0"/>
                <w:sz w:val="18"/>
                <w:szCs w:val="18"/>
              </w:rPr>
              <w:br/>
            </w:r>
          </w:p>
        </w:tc>
        <w:tc>
          <w:tcPr>
            <w:tcW w:w="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11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应商务沟通英文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(1)</w:t>
              </w:r>
            </w:hyperlink>
          </w:p>
          <w:p w:rsidR="00F27A60" w:rsidRPr="001914B6" w:rsidRDefault="00F27A60" w:rsidP="001914B6">
            <w:pPr>
              <w:widowControl/>
              <w:spacing w:before="100" w:beforeAutospacing="1" w:after="240"/>
              <w:jc w:val="center"/>
              <w:rPr>
                <w:rFonts w:ascii="PMingLiU" w:cs="PMingLiU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通识</w:t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>(2)</w:t>
            </w:r>
            <w:r w:rsidRPr="001914B6">
              <w:rPr>
                <w:rFonts w:ascii="PMingLiU" w:cs="PMingLiU"/>
                <w:kern w:val="0"/>
                <w:sz w:val="18"/>
                <w:szCs w:val="18"/>
              </w:rPr>
              <w:br/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kern w:val="0"/>
                <w:sz w:val="18"/>
                <w:szCs w:val="18"/>
              </w:rPr>
            </w:pPr>
            <w:hyperlink r:id="rId12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职场应用英文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</w:t>
              </w:r>
            </w:hyperlink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>)</w:t>
            </w:r>
          </w:p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通识</w:t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>(2)</w:t>
            </w:r>
            <w:r w:rsidRPr="001914B6">
              <w:rPr>
                <w:rFonts w:ascii="PMingLiU" w:cs="PMingLiU"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PMingLiU"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PMingLiU"/>
                <w:kern w:val="0"/>
                <w:sz w:val="18"/>
                <w:szCs w:val="18"/>
              </w:rPr>
              <w:br/>
            </w:r>
          </w:p>
        </w:tc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13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职场应用用英文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(1)</w:t>
              </w:r>
            </w:hyperlink>
          </w:p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通识</w:t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>(2)</w:t>
            </w:r>
            <w:r w:rsidRPr="001914B6">
              <w:rPr>
                <w:rFonts w:ascii="PMingLiU" w:cs="PMingLiU"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PMingLiU"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PMingLiU"/>
                <w:kern w:val="0"/>
                <w:sz w:val="18"/>
                <w:szCs w:val="18"/>
              </w:rPr>
              <w:br/>
            </w:r>
          </w:p>
        </w:tc>
      </w:tr>
      <w:tr w:rsidR="00F27A60" w:rsidRPr="00C46EAB">
        <w:trPr>
          <w:trHeight w:val="498"/>
          <w:tblCellSpacing w:w="0" w:type="dxa"/>
        </w:trPr>
        <w:tc>
          <w:tcPr>
            <w:tcW w:w="491" w:type="dxa"/>
            <w:vMerge w:val="restar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系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定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必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修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课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目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PMingLiU"/>
                <w:b/>
                <w:bCs/>
                <w:kern w:val="0"/>
                <w:sz w:val="18"/>
                <w:szCs w:val="18"/>
                <w:lang w:eastAsia="zh-CN"/>
              </w:rPr>
              <w:t>(62)</w:t>
            </w:r>
            <w:r w:rsidRPr="001914B6">
              <w:rPr>
                <w:rFonts w:ascii="PMingLiU" w:cs="PMingLiU"/>
                <w:b/>
                <w:bCs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PMingLiU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小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计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14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微积分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15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微积分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16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分析化学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17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微生物学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18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生物信息学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</w:t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一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 (2)</w:t>
              </w:r>
            </w:hyperlink>
            <w:hyperlink r:id="rId19" w:tgtFrame="_blank" w:history="1"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分子生物学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  <w:tc>
          <w:tcPr>
            <w:tcW w:w="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kern w:val="0"/>
                <w:sz w:val="18"/>
                <w:szCs w:val="18"/>
              </w:rPr>
            </w:pPr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专题研究</w:t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 xml:space="preserve"> (1)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专题研究</w:t>
            </w:r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>(1)</w:t>
            </w:r>
          </w:p>
        </w:tc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20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专题讨论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(1)</w:t>
              </w:r>
            </w:hyperlink>
          </w:p>
        </w:tc>
      </w:tr>
      <w:tr w:rsidR="00F27A60" w:rsidRPr="00C46EAB">
        <w:trPr>
          <w:trHeight w:val="447"/>
          <w:tblCellSpacing w:w="0" w:type="dxa"/>
        </w:trPr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21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普通化学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22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有机化学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</w:t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一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 (3)</w:t>
              </w:r>
            </w:hyperlink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23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分析化学实验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(1)</w:t>
              </w:r>
            </w:hyperlink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24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微生物学</w:t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实验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(1)</w:t>
              </w:r>
            </w:hyperlink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25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细胞生物学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  <w:tc>
          <w:tcPr>
            <w:tcW w:w="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26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发育生物学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27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专题讨论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(1)</w:t>
              </w:r>
            </w:hyperlink>
          </w:p>
        </w:tc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7A60" w:rsidRPr="00C46EAB">
        <w:trPr>
          <w:trHeight w:val="498"/>
          <w:tblCellSpacing w:w="0" w:type="dxa"/>
        </w:trPr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28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普通化学实验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(1)</w:t>
              </w:r>
            </w:hyperlink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29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有机化学实验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(1)</w:t>
              </w:r>
            </w:hyperlink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30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生物化学（一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)(4)</w:t>
              </w:r>
            </w:hyperlink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31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生物化学（二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)(4)</w:t>
              </w:r>
            </w:hyperlink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32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细胞生物学</w:t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实验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(1)</w:t>
              </w:r>
            </w:hyperlink>
          </w:p>
        </w:tc>
        <w:tc>
          <w:tcPr>
            <w:tcW w:w="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33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生物统计学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(3)</w:t>
              </w:r>
            </w:hyperlink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7A60" w:rsidRPr="00C46EAB">
        <w:trPr>
          <w:trHeight w:val="447"/>
          <w:tblCellSpacing w:w="0" w:type="dxa"/>
        </w:trPr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普通物理及实验</w:t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 xml:space="preserve"> (4)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34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普通生物学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</w:t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二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 (3)</w:t>
              </w:r>
            </w:hyperlink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35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生物化学实验（一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)(</w:t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１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</w:t>
              </w:r>
            </w:hyperlink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36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生物化学实验（二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)(</w:t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１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</w:t>
              </w:r>
            </w:hyperlink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37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生态学　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(2)</w:t>
              </w:r>
            </w:hyperlink>
          </w:p>
        </w:tc>
        <w:tc>
          <w:tcPr>
            <w:tcW w:w="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7A60" w:rsidRPr="00C46EAB">
        <w:trPr>
          <w:trHeight w:val="447"/>
          <w:tblCellSpacing w:w="0" w:type="dxa"/>
        </w:trPr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38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普通生物学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</w:t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一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 (3)</w:t>
              </w:r>
            </w:hyperlink>
            <w:hyperlink r:id="rId39" w:tgtFrame="_blank" w:history="1"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健康科技</w:t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导论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(1)</w:t>
              </w:r>
            </w:hyperlink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40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普通生物学</w:t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实验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</w:t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二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 (1)</w:t>
              </w:r>
            </w:hyperlink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7A60" w:rsidRPr="00C46EAB">
        <w:trPr>
          <w:trHeight w:val="447"/>
          <w:tblCellSpacing w:w="0" w:type="dxa"/>
        </w:trPr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41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普通生物学</w:t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实验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</w:t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一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 (1)</w:t>
              </w:r>
            </w:hyperlink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42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生物科技</w:t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导论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(1)</w:t>
              </w:r>
            </w:hyperlink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7A60" w:rsidRPr="00C46EAB">
        <w:trPr>
          <w:trHeight w:val="343"/>
          <w:tblCellSpacing w:w="0" w:type="dxa"/>
        </w:trPr>
        <w:tc>
          <w:tcPr>
            <w:tcW w:w="491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240"/>
              <w:jc w:val="center"/>
              <w:rPr>
                <w:rFonts w:ascii="PMingLiU" w:cs="PMingLiU"/>
                <w:b/>
                <w:bCs/>
                <w:kern w:val="0"/>
                <w:sz w:val="18"/>
                <w:szCs w:val="18"/>
              </w:rPr>
            </w:pP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学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程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PMingLiU"/>
                <w:b/>
                <w:bCs/>
                <w:kern w:val="0"/>
                <w:sz w:val="18"/>
                <w:szCs w:val="18"/>
                <w:lang w:eastAsia="zh-CN"/>
              </w:rPr>
              <w:t>(20)</w:t>
            </w:r>
            <w:r w:rsidRPr="001914B6">
              <w:rPr>
                <w:rFonts w:ascii="PMingLiU" w:cs="PMingLiU"/>
                <w:b/>
                <w:bCs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PMingLiU"/>
                <w:b/>
                <w:bCs/>
                <w:kern w:val="0"/>
                <w:sz w:val="18"/>
                <w:szCs w:val="18"/>
              </w:rPr>
              <w:br/>
            </w:r>
          </w:p>
          <w:p w:rsidR="00F27A60" w:rsidRPr="001914B6" w:rsidRDefault="00F27A60" w:rsidP="001914B6">
            <w:pPr>
              <w:widowControl/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</w:pPr>
            <w:r w:rsidRPr="009513B3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其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他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选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b/>
                <w:bCs/>
                <w:kern w:val="0"/>
                <w:sz w:val="18"/>
                <w:szCs w:val="18"/>
                <w:lang w:eastAsia="zh-CN"/>
              </w:rPr>
              <w:t>修</w:t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Times New Roman"/>
                <w:b/>
                <w:bCs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PMingLiU"/>
                <w:b/>
                <w:bCs/>
                <w:kern w:val="0"/>
                <w:sz w:val="18"/>
                <w:szCs w:val="18"/>
                <w:lang w:eastAsia="zh-CN"/>
              </w:rPr>
              <w:t>(18)</w:t>
            </w:r>
          </w:p>
        </w:tc>
        <w:tc>
          <w:tcPr>
            <w:tcW w:w="9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color w:val="0000FF"/>
                <w:kern w:val="0"/>
                <w:sz w:val="18"/>
                <w:szCs w:val="18"/>
                <w:lang w:eastAsia="zh-CN"/>
              </w:rPr>
              <w:t>生物技术学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43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植物生理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(3)</w:t>
              </w:r>
            </w:hyperlink>
            <w:hyperlink r:id="rId44" w:tgtFrame="_blank" w:history="1"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动物生理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45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植物组织培养及应用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(3)</w:t>
              </w:r>
            </w:hyperlink>
            <w:hyperlink r:id="rId46" w:tgtFrame="_blank" w:history="1"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动物细胞培养及应用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1914B6"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  <w:br/>
            </w:r>
            <w:hyperlink r:id="rId47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免疫学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  <w:hyperlink r:id="rId48" w:tgtFrame="_blank" w:history="1"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</w:hyperlink>
          </w:p>
        </w:tc>
        <w:tc>
          <w:tcPr>
            <w:tcW w:w="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49" w:tgtFrame="_blank" w:history="1"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</w:hyperlink>
            <w:hyperlink r:id="rId50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疫苗学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  <w:hyperlink r:id="rId51" w:tgtFrame="_blank" w:history="1"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化妆品化</w:t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(3)</w:t>
              </w:r>
            </w:hyperlink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52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实验动物医学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(2)</w:t>
              </w:r>
            </w:hyperlink>
          </w:p>
        </w:tc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53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基因转殖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(2)</w:t>
              </w:r>
            </w:hyperlink>
            <w:hyperlink r:id="rId54" w:tgtFrame="_blank" w:history="1"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病毒学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</w:tr>
      <w:tr w:rsidR="00F27A60" w:rsidRPr="00C46EAB">
        <w:trPr>
          <w:trHeight w:val="447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color w:val="0000FF"/>
                <w:kern w:val="0"/>
                <w:sz w:val="18"/>
                <w:szCs w:val="18"/>
                <w:lang w:eastAsia="zh-CN"/>
              </w:rPr>
              <w:t>基因体学程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55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基因体学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  <w:hyperlink r:id="rId56" w:tgtFrame="_blank" w:history="1"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遗传学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57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基因体计划</w:t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及批注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生物仪器分析及应用</w:t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>(3)</w:t>
            </w:r>
            <w:r w:rsidRPr="001914B6">
              <w:rPr>
                <w:rFonts w:ascii="PMingLiU" w:cs="PMingLiU"/>
                <w:kern w:val="0"/>
                <w:sz w:val="18"/>
                <w:szCs w:val="18"/>
              </w:rPr>
              <w:br/>
            </w:r>
            <w:hyperlink r:id="rId58" w:tgtFrame="_blank" w:history="1"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生物无机化学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  <w:tc>
          <w:tcPr>
            <w:tcW w:w="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59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生物资学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</w:t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二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 (2)</w:t>
              </w:r>
            </w:hyperlink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 xml:space="preserve"> </w:t>
            </w:r>
            <w:r w:rsidRPr="001914B6">
              <w:rPr>
                <w:rFonts w:ascii="PMingLiU" w:cs="PMingLiU"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PMingLiU"/>
                <w:kern w:val="0"/>
                <w:sz w:val="18"/>
                <w:szCs w:val="18"/>
              </w:rPr>
              <w:br/>
            </w:r>
            <w:hyperlink r:id="rId60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蛋白质体学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(3)</w:t>
              </w:r>
            </w:hyperlink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61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蛋白质分离与二维电泳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(2)</w:t>
              </w:r>
            </w:hyperlink>
          </w:p>
        </w:tc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62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蛋白质样品处理与质谱分析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(2)</w:t>
              </w:r>
            </w:hyperlink>
          </w:p>
        </w:tc>
      </w:tr>
      <w:tr w:rsidR="00F27A60" w:rsidRPr="00C46EAB">
        <w:trPr>
          <w:trHeight w:val="447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PMingLiU" w:eastAsia="宋体" w:hAnsi="PMingLiU" w:cs="宋体" w:hint="eastAsia"/>
                <w:color w:val="0000FF"/>
                <w:kern w:val="0"/>
                <w:sz w:val="18"/>
                <w:szCs w:val="18"/>
                <w:lang w:eastAsia="zh-CN"/>
              </w:rPr>
              <w:t>食品生技学程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63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营养学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(3)</w:t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</w:hyperlink>
            <w:hyperlink r:id="rId64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生化工程导论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65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食品化学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(3)</w:t>
              </w:r>
            </w:hyperlink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484C6C">
              <w:rPr>
                <w:rFonts w:ascii="Arial" w:eastAsia="宋体" w:hAnsi="Arial" w:cs="宋体" w:hint="eastAsia"/>
                <w:kern w:val="0"/>
                <w:sz w:val="18"/>
                <w:szCs w:val="18"/>
                <w:lang w:eastAsia="zh-CN"/>
              </w:rPr>
              <w:t>食品分析</w:t>
            </w:r>
            <w:r w:rsidRPr="00484C6C"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  <w:t>(3)</w:t>
            </w:r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66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食品微生物学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(3)</w:t>
              </w:r>
            </w:hyperlink>
            <w:hyperlink r:id="rId67" w:tgtFrame="_blank" w:history="1"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酵素学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(3)</w:t>
              </w:r>
            </w:hyperlink>
          </w:p>
        </w:tc>
        <w:tc>
          <w:tcPr>
            <w:tcW w:w="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68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发酵学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(3)</w:t>
              </w:r>
            </w:hyperlink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hyperlink r:id="rId69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食品卫生安全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(3)</w:t>
              </w:r>
            </w:hyperlink>
          </w:p>
        </w:tc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kern w:val="0"/>
                <w:sz w:val="18"/>
                <w:szCs w:val="18"/>
              </w:rPr>
            </w:pPr>
            <w:hyperlink r:id="rId70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保健营养食品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(3)</w:t>
              </w:r>
            </w:hyperlink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食品加工</w:t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>(3)</w:t>
            </w:r>
          </w:p>
        </w:tc>
        <w:tc>
          <w:tcPr>
            <w:tcW w:w="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</w:tr>
      <w:tr w:rsidR="00F27A60" w:rsidRPr="00C46EAB">
        <w:trPr>
          <w:trHeight w:val="1452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rPr>
                <w:rFonts w:ascii="PMingLiU" w:cs="Times New Roman"/>
                <w:kern w:val="0"/>
                <w:sz w:val="18"/>
                <w:szCs w:val="18"/>
              </w:rPr>
            </w:pPr>
            <w:r w:rsidRPr="009513B3">
              <w:rPr>
                <w:rFonts w:ascii="PMingLiU" w:cs="Times New Roman"/>
                <w:kern w:val="0"/>
                <w:sz w:val="18"/>
                <w:szCs w:val="18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71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程序设计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</w:t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一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 (2)</w:t>
              </w:r>
            </w:hyperlink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生物有机化学</w:t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>(2)</w:t>
            </w: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kern w:val="0"/>
                <w:sz w:val="18"/>
                <w:szCs w:val="18"/>
              </w:rPr>
            </w:pPr>
            <w:hyperlink r:id="rId72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程序设计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</w:t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二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) (2)</w:t>
              </w:r>
            </w:hyperlink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生物科技法</w:t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>(2)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r w:rsidRPr="00484C6C">
              <w:rPr>
                <w:rFonts w:ascii="Arial" w:eastAsia="宋体" w:hAnsi="Arial" w:cs="宋体" w:hint="eastAsia"/>
                <w:kern w:val="0"/>
                <w:sz w:val="18"/>
                <w:szCs w:val="18"/>
                <w:lang w:eastAsia="zh-CN"/>
              </w:rPr>
              <w:t>生态学</w:t>
            </w:r>
            <w:r w:rsidRPr="00484C6C"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  <w:t xml:space="preserve">(2) </w:t>
            </w:r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rPr>
                <w:rFonts w:ascii="PMingLiU" w:cs="PMingLiU"/>
                <w:kern w:val="0"/>
                <w:sz w:val="18"/>
                <w:szCs w:val="18"/>
              </w:rPr>
            </w:pPr>
            <w:hyperlink r:id="rId73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研究论文写作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(1)</w:t>
              </w:r>
            </w:hyperlink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分子生物学特论</w:t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>(3)</w:t>
            </w:r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PMingLiU"/>
                <w:kern w:val="0"/>
                <w:sz w:val="18"/>
                <w:szCs w:val="18"/>
              </w:rPr>
            </w:pPr>
            <w:hyperlink r:id="rId74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生物科技专利及智慧财产权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(2)</w:t>
              </w:r>
            </w:hyperlink>
            <w:hyperlink r:id="rId75" w:tgtFrame="_blank" w:history="1"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生物科技产业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(2)</w:t>
              </w:r>
            </w:hyperlink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1914B6">
              <w:rPr>
                <w:rFonts w:ascii="PMingLiU" w:cs="Times New Roman"/>
                <w:kern w:val="0"/>
                <w:sz w:val="18"/>
                <w:szCs w:val="18"/>
              </w:rPr>
              <w:br/>
            </w:r>
            <w:r w:rsidRPr="00484C6C">
              <w:rPr>
                <w:rFonts w:ascii="PMingLiU" w:eastAsia="宋体" w:hAnsi="PMingLiU" w:cs="宋体" w:hint="eastAsia"/>
                <w:kern w:val="0"/>
                <w:sz w:val="18"/>
                <w:szCs w:val="18"/>
                <w:lang w:eastAsia="zh-CN"/>
              </w:rPr>
              <w:t>生物检测器</w:t>
            </w:r>
            <w:r w:rsidRPr="00484C6C">
              <w:rPr>
                <w:rFonts w:ascii="PMingLiU" w:eastAsia="宋体" w:hAnsi="PMingLiU" w:cs="PMingLiU"/>
                <w:kern w:val="0"/>
                <w:sz w:val="18"/>
                <w:szCs w:val="18"/>
                <w:lang w:eastAsia="zh-CN"/>
              </w:rPr>
              <w:t>(3)</w:t>
            </w:r>
          </w:p>
        </w:tc>
        <w:tc>
          <w:tcPr>
            <w:tcW w:w="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noWrap/>
            <w:vAlign w:val="center"/>
          </w:tcPr>
          <w:p w:rsidR="00F27A60" w:rsidRPr="001914B6" w:rsidRDefault="00F27A60" w:rsidP="001914B6">
            <w:pPr>
              <w:widowControl/>
              <w:spacing w:before="100" w:beforeAutospacing="1" w:after="100" w:afterAutospacing="1"/>
              <w:jc w:val="center"/>
              <w:rPr>
                <w:rFonts w:ascii="PMingLiU" w:cs="Times New Roman"/>
                <w:kern w:val="0"/>
                <w:sz w:val="18"/>
                <w:szCs w:val="18"/>
              </w:rPr>
            </w:pPr>
            <w:hyperlink r:id="rId76" w:tgtFrame="_blank" w:history="1"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农业与食品工业</w:t>
              </w:r>
              <w:r w:rsidRPr="001914B6">
                <w:rPr>
                  <w:rFonts w:ascii="Arial" w:hAnsi="Arial" w:cs="Arial"/>
                  <w:color w:val="333333"/>
                  <w:kern w:val="0"/>
                  <w:sz w:val="18"/>
                  <w:szCs w:val="18"/>
                  <w:u w:val="single"/>
                </w:rPr>
                <w:br/>
              </w:r>
              <w:r w:rsidRPr="00484C6C">
                <w:rPr>
                  <w:rFonts w:ascii="Arial" w:eastAsia="宋体" w:hAnsi="Arial" w:cs="宋体" w:hint="eastAsia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>废弃物处理</w:t>
              </w:r>
              <w:r w:rsidRPr="00484C6C">
                <w:rPr>
                  <w:rFonts w:ascii="Arial" w:eastAsia="宋体" w:hAnsi="Arial" w:cs="Arial"/>
                  <w:color w:val="333333"/>
                  <w:kern w:val="0"/>
                  <w:sz w:val="18"/>
                  <w:szCs w:val="18"/>
                  <w:u w:val="single"/>
                  <w:lang w:eastAsia="zh-CN"/>
                </w:rPr>
                <w:t xml:space="preserve"> (2)</w:t>
              </w:r>
            </w:hyperlink>
          </w:p>
        </w:tc>
      </w:tr>
    </w:tbl>
    <w:p w:rsidR="00F27A60" w:rsidRDefault="00F27A60">
      <w:pPr>
        <w:rPr>
          <w:rFonts w:cs="Times New Roman"/>
        </w:rPr>
      </w:pPr>
      <w:bookmarkStart w:id="0" w:name="_GoBack"/>
      <w:bookmarkEnd w:id="0"/>
    </w:p>
    <w:sectPr w:rsidR="00F27A60" w:rsidSect="009513B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4B6"/>
    <w:rsid w:val="001914B6"/>
    <w:rsid w:val="002C679D"/>
    <w:rsid w:val="00484C6C"/>
    <w:rsid w:val="009513B3"/>
    <w:rsid w:val="00C46EAB"/>
    <w:rsid w:val="00C81413"/>
    <w:rsid w:val="00F27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3B3"/>
    <w:pPr>
      <w:widowControl w:val="0"/>
    </w:pPr>
    <w:rPr>
      <w:rFonts w:cs="Calibri"/>
      <w:sz w:val="24"/>
      <w:szCs w:val="24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914B6"/>
    <w:rPr>
      <w:rFonts w:ascii="Arial" w:hAnsi="Arial" w:cs="Arial"/>
      <w:color w:val="333333"/>
      <w:sz w:val="18"/>
      <w:szCs w:val="18"/>
      <w:u w:val="single"/>
    </w:rPr>
  </w:style>
  <w:style w:type="paragraph" w:styleId="NormalWeb">
    <w:name w:val="Normal (Web)"/>
    <w:basedOn w:val="Normal"/>
    <w:uiPriority w:val="99"/>
    <w:rsid w:val="001914B6"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character" w:styleId="Strong">
    <w:name w:val="Strong"/>
    <w:basedOn w:val="DefaultParagraphFont"/>
    <w:uiPriority w:val="99"/>
    <w:qFormat/>
    <w:rsid w:val="001914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1.mcu.edu.tw/Apps/SB/data/12/&#25033;&#29992;&#33521;&#25991;&#20843;.pdf" TargetMode="External"/><Relationship Id="rId18" Type="http://schemas.openxmlformats.org/officeDocument/2006/relationships/hyperlink" Target="http://www1.mcu.edu.tw/Apps/SB/data/12/082%5b1%5d.089-96&#35506;&#31243;&#32177;&#35201;&#29983;&#29289;&#36039;&#35338;&#19968;.pdf" TargetMode="External"/><Relationship Id="rId26" Type="http://schemas.openxmlformats.org/officeDocument/2006/relationships/hyperlink" Target="http://www1.mcu.edu.tw/Apps/SB/data/12/045-96&#35506;&#31243;&#32177;&#35201;&#30332;&#32946;&#29983;&#29289;&#23416;.pdf" TargetMode="External"/><Relationship Id="rId39" Type="http://schemas.openxmlformats.org/officeDocument/2006/relationships/hyperlink" Target="http://www1.mcu.edu.tw/Apps/SB/data/12/046-96&#35506;&#31243;&#32177;&#35201;&#29983;&#29289;&#31185;&#25216;&#23566;&#35542;.pdf" TargetMode="External"/><Relationship Id="rId21" Type="http://schemas.openxmlformats.org/officeDocument/2006/relationships/hyperlink" Target="http://www1.mcu.edu.tw/Apps/SB/data/12/030-96&#35506;&#31243;&#32177;&#35201;&#26222;&#36890;&#21270;&#23416;.pdf" TargetMode="External"/><Relationship Id="rId34" Type="http://schemas.openxmlformats.org/officeDocument/2006/relationships/hyperlink" Target="http://www1.mcu.edu.tw/Apps/SB/data/12/020.026-96&#35506;&#31243;&#32177;&#35201;&#26222;&#36890;&#29983;&#29289;&#23416;&#20108;.2.pdf" TargetMode="External"/><Relationship Id="rId42" Type="http://schemas.openxmlformats.org/officeDocument/2006/relationships/hyperlink" Target="http://www1.mcu.edu.tw/Apps/SB/data/12/046-96&#35506;&#31243;&#32177;&#35201;&#29983;&#29289;&#31185;&#25216;&#23566;&#35542;.pdf" TargetMode="External"/><Relationship Id="rId47" Type="http://schemas.openxmlformats.org/officeDocument/2006/relationships/hyperlink" Target="http://www1.mcu.edu.tw/Apps/SB/data/12/079-96&#24180;&#35506;&#31243;&#32177;&#32177;&#35201;%20&#20813;&#30123;&#23416;.pdf" TargetMode="External"/><Relationship Id="rId50" Type="http://schemas.openxmlformats.org/officeDocument/2006/relationships/hyperlink" Target="http://www1.mcu.edu.tw/Apps/SB/data/12/80-96&#24180;&#35506;&#31243;&#32177;&#35201;&#30123;&#33495;&#23416;.pdf" TargetMode="External"/><Relationship Id="rId55" Type="http://schemas.openxmlformats.org/officeDocument/2006/relationships/hyperlink" Target="http://www1.mcu.edu.tw/Apps/SB/data/12/003-96&#35506;&#31243;&#32177;&#35201;&#22522;&#22240;&#39636;&#23416;.pdf" TargetMode="External"/><Relationship Id="rId63" Type="http://schemas.openxmlformats.org/officeDocument/2006/relationships/hyperlink" Target="http://www1.mcu.edu.tw/Apps/SB/data/12/001-96&#35506;&#31243;&#32177;&#35201;&#29151;&#39178;&#23416;.pdf" TargetMode="External"/><Relationship Id="rId68" Type="http://schemas.openxmlformats.org/officeDocument/2006/relationships/hyperlink" Target="http://www1.mcu.edu.tw/Apps/SB/data/12/048-96&#35506;&#31243;&#32177;&#35201;&#30332;&#37237;&#23416;.pdf" TargetMode="External"/><Relationship Id="rId76" Type="http://schemas.openxmlformats.org/officeDocument/2006/relationships/hyperlink" Target="http://www1.mcu.edu.tw/Apps/SB/data/12/076-96&#35506;&#31243;&#32177;&#35201;&#36786;&#26989;&#33287;&#39135;&#21697;&#24290;&#26820;&#29289;&#34389;&#29702;.pdf" TargetMode="External"/><Relationship Id="rId7" Type="http://schemas.openxmlformats.org/officeDocument/2006/relationships/hyperlink" Target="http://www1.mcu.edu.tw/Apps/SB/data/12/115-96&#24180;&#35506;&#31243;&#32177;&#35201;&#22810;&#23186;&#39636;&#25033;&#29992;.pdf" TargetMode="External"/><Relationship Id="rId71" Type="http://schemas.openxmlformats.org/officeDocument/2006/relationships/hyperlink" Target="http://www1.mcu.edu.tw/Apps/SB/data/12/004-96&#35506;&#31243;&#32177;&#35201;&#31243;&#24335;&#35373;&#35336;&#19968;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1.mcu.edu.tw/Apps/SB/data/12/066-96&#35506;&#31243;&#32177;&#35201;&#20998;&#26512;&#21270;&#23416;.pdf" TargetMode="External"/><Relationship Id="rId29" Type="http://schemas.openxmlformats.org/officeDocument/2006/relationships/hyperlink" Target="http://www1.mcu.edu.tw/Apps/SB/data/12/002-96&#35506;&#31243;&#32177;&#35201;&#26377;&#27231;&#21270;&#23416;&#23526;&#39511;.pdf" TargetMode="External"/><Relationship Id="rId11" Type="http://schemas.openxmlformats.org/officeDocument/2006/relationships/hyperlink" Target="http://www1.mcu.edu.tw/Apps/SB/data/12/&#25033;&#29992;&#33521;&#25991;&#20845;.pdf" TargetMode="External"/><Relationship Id="rId24" Type="http://schemas.openxmlformats.org/officeDocument/2006/relationships/hyperlink" Target="http://www1.mcu.edu.tw/Apps/SB/data/12/013.014-96&#35506;&#31243;&#32177;&#35201;&#24494;&#29983;&#29289;&#23416;&#23526;&#39511;.pdf" TargetMode="External"/><Relationship Id="rId32" Type="http://schemas.openxmlformats.org/officeDocument/2006/relationships/hyperlink" Target="http://www1.mcu.edu.tw/Apps/SB/data/12/034-96&#35506;&#31243;&#32177;&#35201;&#32048;&#29983;&#23526;&#39511;.pdf" TargetMode="External"/><Relationship Id="rId37" Type="http://schemas.openxmlformats.org/officeDocument/2006/relationships/hyperlink" Target="http://www1.mcu.edu.tw/Apps/SB/data/12/095-96&#24180;&#35506;&#31243;&#32177;&#35201;&#29983;&#24907;&#23416;.pdf" TargetMode="External"/><Relationship Id="rId40" Type="http://schemas.openxmlformats.org/officeDocument/2006/relationships/hyperlink" Target="http://www1.mcu.edu.tw/Apps/SB/data/12/027.065-96&#35506;&#31243;&#32177;&#35201;&#26222;&#29983;&#23526;&#39511;&#20108;.pdf" TargetMode="External"/><Relationship Id="rId45" Type="http://schemas.openxmlformats.org/officeDocument/2006/relationships/hyperlink" Target="http://www1.mcu.edu.tw/Apps/SB/data/12/028-96&#35506;&#31243;&#32177;&#35201;&#34920;&#26893;&#29289;&#32068;&#32340;&#22521;&#39178;&#21450;&#25033;&#29992;.pdf" TargetMode="External"/><Relationship Id="rId53" Type="http://schemas.openxmlformats.org/officeDocument/2006/relationships/hyperlink" Target="http://www1.mcu.edu.tw/Apps/SB/data/12/057-96&#35506;&#31243;&#32177;&#35201;&#22522;&#22240;&#36681;&#27542;.pdf" TargetMode="External"/><Relationship Id="rId58" Type="http://schemas.openxmlformats.org/officeDocument/2006/relationships/hyperlink" Target="http://www1.mcu.edu.tw/Apps/SB/data/12/028-96&#35506;&#31243;&#32177;&#35201;&#28961;&#27231;&#29983;&#29289;&#21270;&#23416;.pdf" TargetMode="External"/><Relationship Id="rId66" Type="http://schemas.openxmlformats.org/officeDocument/2006/relationships/hyperlink" Target="http://www1.mcu.edu.tw/Apps/SB/data/12/074-96&#35506;&#31243;&#32177;&#35201;&#25033;&#29992;&#24494;&#29983;&#29289;&#23416;.pdf" TargetMode="External"/><Relationship Id="rId74" Type="http://schemas.openxmlformats.org/officeDocument/2006/relationships/hyperlink" Target="http://www1.mcu.edu.tw/Apps/SB/data/12/&#29983;&#25216;&#23560;&#21033;.pdf" TargetMode="External"/><Relationship Id="rId5" Type="http://schemas.openxmlformats.org/officeDocument/2006/relationships/hyperlink" Target="http://www1.mcu.edu.tw/Apps/SB/data/12/&#25991;&#23416;&#37969;&#36062;.pdf" TargetMode="External"/><Relationship Id="rId15" Type="http://schemas.openxmlformats.org/officeDocument/2006/relationships/hyperlink" Target="http://www1.mcu.edu.tw/Apps/SB/data/12/103-96&#24180;&#35506;&#31243;&#32177;&#35201;&#24494;&#31309;&#20998;&#20108;.pdf" TargetMode="External"/><Relationship Id="rId23" Type="http://schemas.openxmlformats.org/officeDocument/2006/relationships/hyperlink" Target="http://www1.mcu.edu.tw/Apps/SB/data/12/067-96&#35506;&#31243;&#32177;&#35201;&#20998;&#26512;&#21270;&#23416;&#23526;&#39511;.pdf" TargetMode="External"/><Relationship Id="rId28" Type="http://schemas.openxmlformats.org/officeDocument/2006/relationships/hyperlink" Target="http://www1.mcu.edu.tw/Apps/SB/data/12/011.012-96&#35506;&#31243;&#32177;&#35201;&#26222;&#21270;&#23526;&#39511;.pdf" TargetMode="External"/><Relationship Id="rId36" Type="http://schemas.openxmlformats.org/officeDocument/2006/relationships/hyperlink" Target="http://www1.mcu.edu.tw/Apps/SB/data/12/039.065-96&#35506;&#31243;&#32177;&#35201;&#29983;&#21270;&#23526;&#39511;&#20108;.pdf" TargetMode="External"/><Relationship Id="rId49" Type="http://schemas.openxmlformats.org/officeDocument/2006/relationships/hyperlink" Target="http://www1.mcu.edu.tw/Apps/SB/data/12/068-96&#35506;&#31243;&#32177;&#35201;&#21270;&#35037;&#21697;&#21270;&#23416;.pdf" TargetMode="External"/><Relationship Id="rId57" Type="http://schemas.openxmlformats.org/officeDocument/2006/relationships/hyperlink" Target="http://www1.mcu.edu.tw/Apps/SB/data/12/021-96&#35506;&#31243;&#32177;&#35201;&#22522;&#22240;&#39636;&#35336;&#30059;&#21450;&#35387;&#35299;.pdf" TargetMode="External"/><Relationship Id="rId61" Type="http://schemas.openxmlformats.org/officeDocument/2006/relationships/hyperlink" Target="http://www1.mcu.edu.tw/Apps/SB/data/12/042-96&#35506;&#31243;&#32177;&#35201;&#34507;&#30333;&#38651;&#27891;&#23416;.pdf" TargetMode="External"/><Relationship Id="rId10" Type="http://schemas.openxmlformats.org/officeDocument/2006/relationships/hyperlink" Target="http://www1.mcu.edu.tw/Apps/SB/data/12/&#25033;&#29992;&#33521;&#25991;&#20116;.pdf" TargetMode="External"/><Relationship Id="rId19" Type="http://schemas.openxmlformats.org/officeDocument/2006/relationships/hyperlink" Target="http://www1.mcu.edu.tw/Apps/SB/data/12/060-96&#35506;&#31243;&#32177;&#35201;&#20998;&#23376;&#29983;&#29289;&#23416;.pdf" TargetMode="External"/><Relationship Id="rId31" Type="http://schemas.openxmlformats.org/officeDocument/2006/relationships/hyperlink" Target="http://www1.mcu.edu.tw/Apps/SB/data/12/015.038.054-96&#35506;&#31243;&#32177;&#35201;&#29983;&#21270;&#20108;.pdf" TargetMode="External"/><Relationship Id="rId44" Type="http://schemas.openxmlformats.org/officeDocument/2006/relationships/hyperlink" Target="http://www1.mcu.edu.tw/Apps/SB/data/12/&#21205;&#29289;&#29983;&#29702;.pdf" TargetMode="External"/><Relationship Id="rId52" Type="http://schemas.openxmlformats.org/officeDocument/2006/relationships/hyperlink" Target="http://www1.mcu.edu.tw/Apps/SB/data/12/017-96&#35506;&#31243;&#32177;&#35201;&#23526;&#39511;&#21205;&#29289;&#37291;&#23416;.pdf" TargetMode="External"/><Relationship Id="rId60" Type="http://schemas.openxmlformats.org/officeDocument/2006/relationships/hyperlink" Target="http://www1.mcu.edu.tw/Apps/SB/data/12/042-96&#35506;&#31243;&#32177;&#35201;&#34507;&#30333;&#38651;&#27891;&#23416;.pdf" TargetMode="External"/><Relationship Id="rId65" Type="http://schemas.openxmlformats.org/officeDocument/2006/relationships/hyperlink" Target="http://www1.mcu.edu.tw/Apps/SB/data/12/075-96&#35506;&#31243;&#32177;&#35201;&#39135;&#21697;&#21270;&#23416;&#33287;&#20998;&#26512;.pdf" TargetMode="External"/><Relationship Id="rId73" Type="http://schemas.openxmlformats.org/officeDocument/2006/relationships/hyperlink" Target="http://www1.mcu.edu.tw/Apps/SB/data/12/056-96&#35506;&#31243;&#32177;&#35201;&#35542;&#25991;&#23531;&#20316;.pdf" TargetMode="External"/><Relationship Id="rId78" Type="http://schemas.openxmlformats.org/officeDocument/2006/relationships/theme" Target="theme/theme1.xml"/><Relationship Id="rId4" Type="http://schemas.openxmlformats.org/officeDocument/2006/relationships/hyperlink" Target="http://www1.mcu.edu.tw/Apps/SB/data/12/&#25033;&#29992;&#33521;&#25991;&#19968;.pdf" TargetMode="External"/><Relationship Id="rId9" Type="http://schemas.openxmlformats.org/officeDocument/2006/relationships/hyperlink" Target="http://www1.mcu.edu.tw/Apps/SB/data/12/&#25033;&#29992;&#33521;&#25991;&#22235;.pdf" TargetMode="External"/><Relationship Id="rId14" Type="http://schemas.openxmlformats.org/officeDocument/2006/relationships/hyperlink" Target="http://www1.mcu.edu.tw/Apps/SB/data/12/&#24494;&#31309;&#20998;.pdf" TargetMode="External"/><Relationship Id="rId22" Type="http://schemas.openxmlformats.org/officeDocument/2006/relationships/hyperlink" Target="http://www1.mcu.edu.tw/Apps/SB/data/12/032-96&#35506;&#31243;&#32177;&#35201;&#26377;&#27231;&#21270;&#23416;.pdf" TargetMode="External"/><Relationship Id="rId27" Type="http://schemas.openxmlformats.org/officeDocument/2006/relationships/hyperlink" Target="http://www1.mcu.edu.tw/Apps/SB/data/12/052-96&#35506;&#31243;&#32177;&#35201;&#23560;&#38988;&#35342;&#35542;.pdf" TargetMode="External"/><Relationship Id="rId30" Type="http://schemas.openxmlformats.org/officeDocument/2006/relationships/hyperlink" Target="http://www1.mcu.edu.tw/Apps/SB/data/12/036.053-96&#35506;&#31243;&#32177;&#35201;&#29983;&#21270;&#19968;.pdf" TargetMode="External"/><Relationship Id="rId35" Type="http://schemas.openxmlformats.org/officeDocument/2006/relationships/hyperlink" Target="http://www1.mcu.edu.tw/Apps/SB/data/12/059-96&#35506;&#31243;&#32177;&#35201;&#29983;&#21270;&#23526;&#39511;&#19968;.pdf" TargetMode="External"/><Relationship Id="rId43" Type="http://schemas.openxmlformats.org/officeDocument/2006/relationships/hyperlink" Target="http://www1.mcu.edu.tw/Apps/SB/data/12/025-96&#35506;&#31243;&#32177;&#35201;&#34920;%20&#26893;&#29289;&#29983;&#29702;&#23416;.pdf" TargetMode="External"/><Relationship Id="rId48" Type="http://schemas.openxmlformats.org/officeDocument/2006/relationships/hyperlink" Target="http://www1.mcu.edu.tw/Apps/SB/data/12/028-96&#35506;&#31243;&#32177;&#35201;&#28961;&#27231;&#29983;&#29289;&#21270;&#23416;.pdf" TargetMode="External"/><Relationship Id="rId56" Type="http://schemas.openxmlformats.org/officeDocument/2006/relationships/hyperlink" Target="http://www1.mcu.edu.tw/Apps/SB/data/12/005-96&#35506;&#31243;&#32177;&#35201;&#36986;&#20659;&#23416;.pdf" TargetMode="External"/><Relationship Id="rId64" Type="http://schemas.openxmlformats.org/officeDocument/2006/relationships/hyperlink" Target="http://www1.mcu.edu.tw/Apps/SB/data/12/050.072-96&#35506;&#31243;&#32177;&#35201;&#29983;&#21270;&#24037;&#31243;&#23566;&#35542;.pdf" TargetMode="External"/><Relationship Id="rId69" Type="http://schemas.openxmlformats.org/officeDocument/2006/relationships/hyperlink" Target="http://www1.mcu.edu.tw/Apps/SB/data/12/077-96&#35506;&#31243;&#32177;&#35201;&#39135;&#21697;&#34907;&#29983;&#23433;&#20840;.pdf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://www1.mcu.edu.tw/Apps/SB/data/12/&#25033;&#29992;&#33521;&#25991;&#19977;.pdf" TargetMode="External"/><Relationship Id="rId51" Type="http://schemas.openxmlformats.org/officeDocument/2006/relationships/hyperlink" Target="http://www1.mcu.edu.tw/Apps/SB/data/12/068-96&#35506;&#31243;&#32177;&#35201;&#21270;&#35037;&#21697;&#21270;&#23416;.pdf" TargetMode="External"/><Relationship Id="rId72" Type="http://schemas.openxmlformats.org/officeDocument/2006/relationships/hyperlink" Target="http://www1.mcu.edu.tw/Apps/SB/data/12/092-96&#24180;&#35506;&#31243;&#32177;&#35201;&#31243;&#24335;&#35373;&#35336;&#20108;.pd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1.mcu.edu.tw/Apps/SB/data/12/&#25033;&#29992;&#33521;&#25991;&#19971;.pdf" TargetMode="External"/><Relationship Id="rId17" Type="http://schemas.openxmlformats.org/officeDocument/2006/relationships/hyperlink" Target="http://www1.mcu.edu.tw/Apps/SB/data/12/009.010-96&#35506;&#31243;&#32177;&#35201;&#24494;&#29983;&#29289;&#23416;.pdf" TargetMode="External"/><Relationship Id="rId25" Type="http://schemas.openxmlformats.org/officeDocument/2006/relationships/hyperlink" Target="http://www1.mcu.edu.tw/Apps/SB/data/12/040-96&#35506;&#31243;&#32177;&#35201;&#32048;&#32990;&#29983;&#29289;&#23416;.pdf" TargetMode="External"/><Relationship Id="rId33" Type="http://schemas.openxmlformats.org/officeDocument/2006/relationships/hyperlink" Target="http://www1.mcu.edu.tw/Apps/SB/data/12/&#29983;&#29289;&#32113;&#35336;.pdf" TargetMode="External"/><Relationship Id="rId38" Type="http://schemas.openxmlformats.org/officeDocument/2006/relationships/hyperlink" Target="http://www1.mcu.edu.tw/Apps/SB/data/12/016.023-96&#35506;&#31243;&#32177;&#35201;&#26222;&#36890;&#29983;&#29289;&#23416;&#19968;.pdf" TargetMode="External"/><Relationship Id="rId46" Type="http://schemas.openxmlformats.org/officeDocument/2006/relationships/hyperlink" Target="http://www1.mcu.edu.tw/Apps/SB/data/12/097-96&#35506;&#31243;&#32177;&#35201;&#21205;&#29289;&#32048;&#32990;&#22521;&#39178;.pdf" TargetMode="External"/><Relationship Id="rId59" Type="http://schemas.openxmlformats.org/officeDocument/2006/relationships/hyperlink" Target="http://www1.mcu.edu.tw/Apps/SB/data/12/008-96&#35506;&#31243;&#32177;&#35201;&#29983;&#29289;&#36039;&#35338;&#20108;.pdf" TargetMode="External"/><Relationship Id="rId67" Type="http://schemas.openxmlformats.org/officeDocument/2006/relationships/hyperlink" Target="http://www1.mcu.edu.tw/Apps/SB/data/12/049.071.86-96&#35506;&#31243;&#32177;&#35201;&#37237;&#32032;&#23416;.pdf" TargetMode="External"/><Relationship Id="rId20" Type="http://schemas.openxmlformats.org/officeDocument/2006/relationships/hyperlink" Target="http://www1.mcu.edu.tw/Apps/SB/data/12/052-96&#35506;&#31243;&#32177;&#35201;&#23560;&#38988;&#35342;&#35542;.pdf" TargetMode="External"/><Relationship Id="rId41" Type="http://schemas.openxmlformats.org/officeDocument/2006/relationships/hyperlink" Target="http://www1.mcu.edu.tw/Apps/SB/data/12/024.046-96&#35506;&#31243;&#32177;&#35201;&#26222;&#36890;&#29983;&#29289;&#23416;&#23526;&#39511;&#19968;.pdf" TargetMode="External"/><Relationship Id="rId54" Type="http://schemas.openxmlformats.org/officeDocument/2006/relationships/hyperlink" Target="http://www1.mcu.edu.tw/Apps/SB/data/12/&#30149;&#27602;&#23416;.pdf" TargetMode="External"/><Relationship Id="rId62" Type="http://schemas.openxmlformats.org/officeDocument/2006/relationships/hyperlink" Target="http://www1.mcu.edu.tw/Apps/SB/data/12/037-96&#35506;&#31243;&#32177;&#35201;&#36074;&#35676;&#20998;&#26512;.pdf" TargetMode="External"/><Relationship Id="rId70" Type="http://schemas.openxmlformats.org/officeDocument/2006/relationships/hyperlink" Target="http://www1.mcu.edu.tw/Apps/SB/data/12/073-96&#35506;&#31243;&#32177;&#35201;&#20445;&#20581;&#29151;&#39178;&#39135;&#21697;.pdf" TargetMode="External"/><Relationship Id="rId75" Type="http://schemas.openxmlformats.org/officeDocument/2006/relationships/hyperlink" Target="http://www1.mcu.edu.tw/Apps/SB/data/12/&#29983;&#31185;&#29986;&#26989;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www1.mcu.edu.tw/Apps/SB/data/12/&#35336;&#31639;&#27231;&#27010;&#35542;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1110</Words>
  <Characters>6333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foundeer</cp:lastModifiedBy>
  <cp:revision>2</cp:revision>
  <dcterms:created xsi:type="dcterms:W3CDTF">2012-03-15T02:06:00Z</dcterms:created>
  <dcterms:modified xsi:type="dcterms:W3CDTF">2012-05-11T06:41:00Z</dcterms:modified>
</cp:coreProperties>
</file>